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47E9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47E9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47E9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47E9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47E9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47E9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47E9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47E9C" w:rsidRPr="00847E9C">
          <w:rPr>
            <w:b w:val="0"/>
          </w:rPr>
          <w:t xml:space="preserve"> 07143/040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47E9C" w:rsidP="00232C8F">
            <w:r>
              <w:t>Рентгенолаборант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47E9C" w:rsidP="00232C8F">
            <w:r>
              <w:t>26073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47E9C" w:rsidRPr="00847E9C">
          <w:rPr>
            <w:rStyle w:val="aa"/>
          </w:rPr>
          <w:t xml:space="preserve"> Поликлиника - Рентгенологическое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47E9C" w:rsidRPr="00847E9C">
          <w:rPr>
            <w:rStyle w:val="aa"/>
          </w:rPr>
          <w:t>6;</w:t>
        </w:r>
        <w:r w:rsidR="00847E9C" w:rsidRPr="00847E9C">
          <w:rPr>
            <w:u w:val="single"/>
          </w:rPr>
          <w:t xml:space="preserve">  07143/040, 07143/040-1А (07143/040), 07143/040-2А (07143/040), 07143/040-3А (07143/040), 07143/040-4А (07143/040), 07143/040-5А (07143/040)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47E9C" w:rsidRPr="00847E9C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47E9C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47E9C" w:rsidP="00C31869">
            <w:pPr>
              <w:jc w:val="center"/>
            </w:pPr>
            <w:r>
              <w:t>6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47E9C" w:rsidP="00C31869">
            <w:pPr>
              <w:jc w:val="center"/>
            </w:pPr>
            <w:r>
              <w:t>6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47E9C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47E9C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47E9C" w:rsidP="00C31869">
            <w:pPr>
              <w:jc w:val="center"/>
            </w:pPr>
            <w:r>
              <w:t>115-508-816 45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847E9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47E9C" w:rsidRDefault="00847E9C" w:rsidP="00C31869">
            <w:pPr>
              <w:jc w:val="center"/>
            </w:pPr>
            <w:r>
              <w:t>006-748-112 42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9C" w:rsidRPr="003947ED" w:rsidRDefault="00847E9C" w:rsidP="00AD14A4">
            <w:pPr>
              <w:rPr>
                <w:rStyle w:val="a7"/>
              </w:rPr>
            </w:pPr>
          </w:p>
        </w:tc>
      </w:tr>
      <w:tr w:rsidR="00847E9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47E9C" w:rsidRDefault="00847E9C" w:rsidP="00C31869">
            <w:pPr>
              <w:jc w:val="center"/>
            </w:pPr>
            <w:r>
              <w:t>008-831-342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9C" w:rsidRPr="003947ED" w:rsidRDefault="00847E9C" w:rsidP="00AD14A4">
            <w:pPr>
              <w:rPr>
                <w:rStyle w:val="a7"/>
              </w:rPr>
            </w:pPr>
          </w:p>
        </w:tc>
      </w:tr>
      <w:tr w:rsidR="00847E9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47E9C" w:rsidRDefault="00847E9C" w:rsidP="00C31869">
            <w:pPr>
              <w:jc w:val="center"/>
            </w:pPr>
            <w:r>
              <w:t>014-300-319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9C" w:rsidRPr="003947ED" w:rsidRDefault="00847E9C" w:rsidP="00AD14A4">
            <w:pPr>
              <w:rPr>
                <w:rStyle w:val="a7"/>
              </w:rPr>
            </w:pPr>
          </w:p>
        </w:tc>
      </w:tr>
      <w:tr w:rsidR="00847E9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47E9C" w:rsidRDefault="00847E9C" w:rsidP="00C31869">
            <w:pPr>
              <w:jc w:val="center"/>
            </w:pPr>
            <w:r>
              <w:t>003-301-837 80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9C" w:rsidRPr="003947ED" w:rsidRDefault="00847E9C" w:rsidP="00AD14A4">
            <w:pPr>
              <w:rPr>
                <w:rStyle w:val="a7"/>
              </w:rPr>
            </w:pPr>
          </w:p>
        </w:tc>
      </w:tr>
      <w:tr w:rsidR="00847E9C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847E9C" w:rsidRDefault="00847E9C" w:rsidP="00C31869">
            <w:pPr>
              <w:jc w:val="center"/>
            </w:pPr>
            <w:r>
              <w:t>017-556-490 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47E9C" w:rsidRPr="003947ED" w:rsidRDefault="00847E9C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47E9C" w:rsidRPr="00847E9C">
          <w:rPr>
            <w:rStyle w:val="aa"/>
          </w:rPr>
          <w:t xml:space="preserve"> Рентгенодиагностический аппарат Ренекс, проявочный</w:t>
        </w:r>
        <w:r w:rsidR="00847E9C" w:rsidRPr="00847E9C">
          <w:rPr>
            <w:u w:val="single"/>
          </w:rPr>
          <w:t xml:space="preserve"> аппарат Kodak Medical X-ray Processor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47E9C" w:rsidRPr="00847E9C">
          <w:rPr>
            <w:rStyle w:val="aa"/>
          </w:rPr>
          <w:t xml:space="preserve"> Пленка для рентгеновских снимков,</w:t>
        </w:r>
        <w:r w:rsidR="00847E9C" w:rsidRPr="00847E9C">
          <w:rPr>
            <w:u w:val="single"/>
          </w:rPr>
          <w:t xml:space="preserve"> щелочи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47E9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47E9C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47E9C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47E9C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47E9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ПОСТАНОВЛЕНИЕ КАБИНЕТА МИНИСТРОВ СССР от 26 января 1991 г N 10, Список № 1, вид производства: "XIX. УЧРЕЖДЕНИЯ ЗДРАВООХРАНЕНИЯ", позиция (тринадцатизначный символ) в Списке профессии, должности:  12300000-24577. Рентгенолаборанты, в том числе в рентгенооперационных, ангиографических и флюорографических кабинетах, 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47E9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26D63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1.2.21.1., п. 1.2.30.1., п. 2.4., п. 3.1.;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0550F" w:rsidRPr="0070550F">
          <w:rPr>
            <w:i/>
            <w:u w:val="single"/>
          </w:rPr>
          <w:t>1. Рекомендации по улучшению и оздоровлению условий труда:</w:t>
        </w:r>
        <w:r w:rsidR="0070550F" w:rsidRPr="0070550F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0550F" w:rsidRPr="0070550F">
          <w:rPr>
            <w:i/>
            <w:u w:val="single"/>
          </w:rPr>
          <w:tab/>
          <w:t>   </w:t>
        </w:r>
        <w:r w:rsidR="0070550F" w:rsidRPr="0070550F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0550F" w:rsidRPr="0070550F">
          <w:rPr>
            <w:i/>
            <w:u w:val="single"/>
          </w:rPr>
          <w:tab/>
          <w:t>   </w:t>
        </w:r>
        <w:r w:rsidR="0070550F" w:rsidRPr="0070550F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0550F" w:rsidRPr="0070550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0550F" w:rsidRPr="0070550F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47E9C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47E9C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47E9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47E9C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47E9C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47E9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9813AA" w:rsidTr="009813A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9813AA" w:rsidP="003C5C39">
            <w:pPr>
              <w:pStyle w:val="a8"/>
            </w:pPr>
            <w:r w:rsidRPr="009813A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9813A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9813AA" w:rsidRDefault="0070550F" w:rsidP="003C5C39">
            <w:pPr>
              <w:pStyle w:val="a8"/>
            </w:pPr>
            <w:r>
              <w:t>18.10.2016</w:t>
            </w:r>
          </w:p>
        </w:tc>
      </w:tr>
      <w:tr w:rsidR="00EF07A3" w:rsidRPr="009813A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3C5C39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9813AA" w:rsidRDefault="009813AA" w:rsidP="00EF07A3">
            <w:pPr>
              <w:pStyle w:val="a8"/>
              <w:rPr>
                <w:b/>
                <w:vertAlign w:val="superscript"/>
              </w:rPr>
            </w:pPr>
            <w:r w:rsidRPr="009813A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9813A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9813AA" w:rsidRDefault="009813AA" w:rsidP="00EF07A3">
            <w:pPr>
              <w:pStyle w:val="a8"/>
              <w:rPr>
                <w:vertAlign w:val="superscript"/>
              </w:rPr>
            </w:pPr>
            <w:r w:rsidRPr="009813A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47E9C" w:rsidP="004E51DC">
            <w:pPr>
              <w:pStyle w:val="a8"/>
            </w:pPr>
            <w:r>
              <w:t>Гуляева Мария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47E9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EF07A3">
            <w:pPr>
              <w:pStyle w:val="a8"/>
            </w:pPr>
            <w:r>
              <w:t>Цыбаева Виктория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7E9C" w:rsidRPr="00847E9C" w:rsidRDefault="00847E9C" w:rsidP="00EF07A3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EF07A3">
            <w:pPr>
              <w:pStyle w:val="a8"/>
            </w:pPr>
            <w:r>
              <w:t>Степанова Татьяна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7E9C" w:rsidRPr="00847E9C" w:rsidRDefault="00847E9C" w:rsidP="00EF07A3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EF07A3">
            <w:pPr>
              <w:pStyle w:val="a8"/>
            </w:pPr>
            <w:r>
              <w:t>Адамова Лариса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7E9C" w:rsidRPr="00847E9C" w:rsidRDefault="00847E9C" w:rsidP="00EF07A3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EF07A3">
            <w:pPr>
              <w:pStyle w:val="a8"/>
            </w:pPr>
            <w:r>
              <w:t>Захарова Татьяна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7E9C" w:rsidRPr="00847E9C" w:rsidRDefault="00847E9C" w:rsidP="00EF07A3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EF07A3">
            <w:pPr>
              <w:pStyle w:val="a8"/>
            </w:pPr>
            <w:r>
              <w:t>Тарасова Людмила Анатольевна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7E9C" w:rsidRPr="00847E9C" w:rsidRDefault="00847E9C" w:rsidP="004E51DC">
            <w:pPr>
              <w:pStyle w:val="a8"/>
            </w:pPr>
          </w:p>
        </w:tc>
      </w:tr>
      <w:tr w:rsidR="00847E9C" w:rsidRPr="00847E9C" w:rsidTr="00847E9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7E9C" w:rsidRPr="00847E9C" w:rsidRDefault="00847E9C" w:rsidP="00EF07A3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7E9C" w:rsidRPr="00847E9C" w:rsidRDefault="00847E9C" w:rsidP="004E51DC">
            <w:pPr>
              <w:pStyle w:val="a8"/>
              <w:rPr>
                <w:vertAlign w:val="superscript"/>
              </w:rPr>
            </w:pPr>
            <w:r w:rsidRPr="00847E9C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3AA" w:rsidRDefault="009813AA" w:rsidP="0076042D">
      <w:pPr>
        <w:pStyle w:val="a9"/>
      </w:pPr>
      <w:r>
        <w:separator/>
      </w:r>
    </w:p>
  </w:endnote>
  <w:endnote w:type="continuationSeparator" w:id="0">
    <w:p w:rsidR="009813AA" w:rsidRDefault="009813A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47E9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07143/040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FB6EE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FB6EE5" w:rsidRPr="00C31869">
            <w:rPr>
              <w:rStyle w:val="ad"/>
              <w:sz w:val="20"/>
              <w:szCs w:val="20"/>
            </w:rPr>
            <w:fldChar w:fldCharType="separate"/>
          </w:r>
          <w:r w:rsidR="00847E9C">
            <w:rPr>
              <w:rStyle w:val="ad"/>
              <w:noProof/>
              <w:sz w:val="20"/>
              <w:szCs w:val="20"/>
            </w:rPr>
            <w:t>1</w:t>
          </w:r>
          <w:r w:rsidR="00FB6EE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47E9C" w:rsidRPr="00847E9C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3AA" w:rsidRDefault="009813AA" w:rsidP="0076042D">
      <w:pPr>
        <w:pStyle w:val="a9"/>
      </w:pPr>
      <w:r>
        <w:separator/>
      </w:r>
    </w:p>
  </w:footnote>
  <w:footnote w:type="continuationSeparator" w:id="0">
    <w:p w:rsidR="009813AA" w:rsidRDefault="009813A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заключение;"/>
    <w:docVar w:name="ceh_info" w:val=" Поликлиника - Рентгенологическое отделение"/>
    <w:docVar w:name="class" w:val=" не определен "/>
    <w:docVar w:name="close_doc_flag" w:val="0"/>
    <w:docVar w:name="co_classes" w:val="   "/>
    <w:docVar w:name="codeok" w:val=" 26073 "/>
    <w:docVar w:name="codeok " w:val="    "/>
    <w:docVar w:name="col18" w:val=" 0 "/>
    <w:docVar w:name="colanal" w:val="  Отсутствуют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9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40 "/>
    <w:docVar w:name="oborud" w:val=" Рентгенодиагностический аппарат Ренекс, проявочный аппарат Kodak Medical X-ray Processor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3AEF1F5FCA542B789FA9080B00EAC48"/>
    <w:docVar w:name="rm_id" w:val="237"/>
    <w:docVar w:name="rm_name" w:val="                                          "/>
    <w:docVar w:name="rm_number" w:val=" 07143/040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Пленка для рентгеновских снимков, щелочи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073589"/>
    <w:rsid w:val="000024F1"/>
    <w:rsid w:val="00025683"/>
    <w:rsid w:val="00046815"/>
    <w:rsid w:val="0005566C"/>
    <w:rsid w:val="00073589"/>
    <w:rsid w:val="000860ED"/>
    <w:rsid w:val="000905BE"/>
    <w:rsid w:val="000C385F"/>
    <w:rsid w:val="000C4CF0"/>
    <w:rsid w:val="000D1F5B"/>
    <w:rsid w:val="000E3E19"/>
    <w:rsid w:val="00110025"/>
    <w:rsid w:val="001429B1"/>
    <w:rsid w:val="00145419"/>
    <w:rsid w:val="001456F8"/>
    <w:rsid w:val="0015635F"/>
    <w:rsid w:val="001607C8"/>
    <w:rsid w:val="001F0753"/>
    <w:rsid w:val="001F4D8D"/>
    <w:rsid w:val="00232C8F"/>
    <w:rsid w:val="00234932"/>
    <w:rsid w:val="00244615"/>
    <w:rsid w:val="002665A7"/>
    <w:rsid w:val="002A0605"/>
    <w:rsid w:val="002E55C6"/>
    <w:rsid w:val="00305752"/>
    <w:rsid w:val="00305B2F"/>
    <w:rsid w:val="00367816"/>
    <w:rsid w:val="003876C3"/>
    <w:rsid w:val="003947ED"/>
    <w:rsid w:val="003C24DB"/>
    <w:rsid w:val="003C5C39"/>
    <w:rsid w:val="003F0279"/>
    <w:rsid w:val="0040104A"/>
    <w:rsid w:val="00402CAC"/>
    <w:rsid w:val="00426D63"/>
    <w:rsid w:val="00444410"/>
    <w:rsid w:val="00481C22"/>
    <w:rsid w:val="004A47AD"/>
    <w:rsid w:val="004C4DB2"/>
    <w:rsid w:val="004E51DC"/>
    <w:rsid w:val="004E5FB2"/>
    <w:rsid w:val="00510595"/>
    <w:rsid w:val="00557B89"/>
    <w:rsid w:val="00563E94"/>
    <w:rsid w:val="0057082B"/>
    <w:rsid w:val="00576095"/>
    <w:rsid w:val="005A32C4"/>
    <w:rsid w:val="005A3A36"/>
    <w:rsid w:val="005B466C"/>
    <w:rsid w:val="005B7FE8"/>
    <w:rsid w:val="005C0A9A"/>
    <w:rsid w:val="005F6B08"/>
    <w:rsid w:val="0069682B"/>
    <w:rsid w:val="006C28B3"/>
    <w:rsid w:val="00702868"/>
    <w:rsid w:val="007049EB"/>
    <w:rsid w:val="0070550F"/>
    <w:rsid w:val="00710271"/>
    <w:rsid w:val="00717C9F"/>
    <w:rsid w:val="007278F5"/>
    <w:rsid w:val="00745D40"/>
    <w:rsid w:val="007462E1"/>
    <w:rsid w:val="0076042D"/>
    <w:rsid w:val="007657D5"/>
    <w:rsid w:val="00776AA2"/>
    <w:rsid w:val="007A4C5E"/>
    <w:rsid w:val="007D1852"/>
    <w:rsid w:val="007D2CEA"/>
    <w:rsid w:val="007D30E8"/>
    <w:rsid w:val="00800B69"/>
    <w:rsid w:val="00835248"/>
    <w:rsid w:val="00847E9C"/>
    <w:rsid w:val="00883461"/>
    <w:rsid w:val="008C666C"/>
    <w:rsid w:val="008E68DE"/>
    <w:rsid w:val="008E70C1"/>
    <w:rsid w:val="0090588D"/>
    <w:rsid w:val="0092778A"/>
    <w:rsid w:val="009461DC"/>
    <w:rsid w:val="00967790"/>
    <w:rsid w:val="009813AA"/>
    <w:rsid w:val="0098630F"/>
    <w:rsid w:val="00A100AB"/>
    <w:rsid w:val="00A12349"/>
    <w:rsid w:val="00A17CD4"/>
    <w:rsid w:val="00A3761D"/>
    <w:rsid w:val="00A7346C"/>
    <w:rsid w:val="00A87B75"/>
    <w:rsid w:val="00A91908"/>
    <w:rsid w:val="00A9287A"/>
    <w:rsid w:val="00AA4551"/>
    <w:rsid w:val="00AA46ED"/>
    <w:rsid w:val="00AA4DCC"/>
    <w:rsid w:val="00AB7AB8"/>
    <w:rsid w:val="00AC09E1"/>
    <w:rsid w:val="00AD14A4"/>
    <w:rsid w:val="00AD7C32"/>
    <w:rsid w:val="00AF796F"/>
    <w:rsid w:val="00B04F25"/>
    <w:rsid w:val="00BA5029"/>
    <w:rsid w:val="00BB3331"/>
    <w:rsid w:val="00BC2F3C"/>
    <w:rsid w:val="00BD1EC2"/>
    <w:rsid w:val="00BD7F26"/>
    <w:rsid w:val="00C02721"/>
    <w:rsid w:val="00C03F4A"/>
    <w:rsid w:val="00C31869"/>
    <w:rsid w:val="00CE3307"/>
    <w:rsid w:val="00D76DF8"/>
    <w:rsid w:val="00DB1272"/>
    <w:rsid w:val="00DB5302"/>
    <w:rsid w:val="00DD6B1F"/>
    <w:rsid w:val="00E06F54"/>
    <w:rsid w:val="00E124F4"/>
    <w:rsid w:val="00E36337"/>
    <w:rsid w:val="00E4179F"/>
    <w:rsid w:val="00E43EDA"/>
    <w:rsid w:val="00E85D22"/>
    <w:rsid w:val="00EB72AD"/>
    <w:rsid w:val="00EC37A1"/>
    <w:rsid w:val="00EF07A3"/>
    <w:rsid w:val="00EF3DC4"/>
    <w:rsid w:val="00F31AF6"/>
    <w:rsid w:val="00F76072"/>
    <w:rsid w:val="00FB001B"/>
    <w:rsid w:val="00FB24BF"/>
    <w:rsid w:val="00FB6EE5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3</TotalTime>
  <Pages>3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17</cp:revision>
  <dcterms:created xsi:type="dcterms:W3CDTF">2016-07-19T13:41:00Z</dcterms:created>
  <dcterms:modified xsi:type="dcterms:W3CDTF">2016-10-18T09:22:00Z</dcterms:modified>
</cp:coreProperties>
</file>